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C0145D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C0145D">
        <w:rPr>
          <w:rFonts w:ascii="Corbel" w:hAnsi="Corbel"/>
          <w:bCs/>
          <w:i/>
        </w:rPr>
        <w:t xml:space="preserve">Załącznik nr </w:t>
      </w:r>
      <w:r w:rsidR="006F31E2" w:rsidRPr="00C0145D">
        <w:rPr>
          <w:rFonts w:ascii="Corbel" w:hAnsi="Corbel"/>
          <w:bCs/>
          <w:i/>
        </w:rPr>
        <w:t>1.5</w:t>
      </w:r>
      <w:r w:rsidR="00D8678B" w:rsidRPr="00C0145D">
        <w:rPr>
          <w:rFonts w:ascii="Corbel" w:hAnsi="Corbel"/>
          <w:bCs/>
          <w:i/>
        </w:rPr>
        <w:t xml:space="preserve"> do Zarządzenia</w:t>
      </w:r>
      <w:r w:rsidR="002A22BF" w:rsidRPr="00C0145D">
        <w:rPr>
          <w:rFonts w:ascii="Corbel" w:hAnsi="Corbel"/>
          <w:bCs/>
          <w:i/>
        </w:rPr>
        <w:t xml:space="preserve"> Rektora UR </w:t>
      </w:r>
      <w:r w:rsidR="00CD6897" w:rsidRPr="00C0145D">
        <w:rPr>
          <w:rFonts w:ascii="Corbel" w:hAnsi="Corbel"/>
          <w:bCs/>
          <w:i/>
        </w:rPr>
        <w:t xml:space="preserve"> nr </w:t>
      </w:r>
      <w:r w:rsidR="00F61A26" w:rsidRPr="00C0145D">
        <w:rPr>
          <w:rFonts w:ascii="Corbel" w:hAnsi="Corbel"/>
          <w:bCs/>
          <w:i/>
        </w:rPr>
        <w:t>7/2023</w:t>
      </w:r>
    </w:p>
    <w:p w14:paraId="7349C97B" w14:textId="77777777" w:rsidR="0085747A" w:rsidRPr="00C014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0145D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EE5D3DD" w:rsidR="0085747A" w:rsidRPr="00C0145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0145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C0145D">
        <w:rPr>
          <w:rFonts w:ascii="Corbel" w:hAnsi="Corbel"/>
          <w:b/>
          <w:smallCaps/>
          <w:sz w:val="24"/>
          <w:szCs w:val="24"/>
        </w:rPr>
        <w:t xml:space="preserve"> </w:t>
      </w:r>
      <w:r w:rsidR="00C0145D">
        <w:rPr>
          <w:rFonts w:ascii="Corbel" w:hAnsi="Corbel"/>
          <w:i/>
          <w:smallCaps/>
          <w:sz w:val="24"/>
          <w:szCs w:val="24"/>
        </w:rPr>
        <w:t>202</w:t>
      </w:r>
      <w:r w:rsidR="007E4A46">
        <w:rPr>
          <w:rFonts w:ascii="Corbel" w:hAnsi="Corbel"/>
          <w:i/>
          <w:smallCaps/>
          <w:sz w:val="24"/>
          <w:szCs w:val="24"/>
        </w:rPr>
        <w:t>4</w:t>
      </w:r>
      <w:r w:rsidR="00C0145D">
        <w:rPr>
          <w:rFonts w:ascii="Corbel" w:hAnsi="Corbel"/>
          <w:i/>
          <w:smallCaps/>
          <w:sz w:val="24"/>
          <w:szCs w:val="24"/>
        </w:rPr>
        <w:t>-202</w:t>
      </w:r>
      <w:r w:rsidR="007E4A46">
        <w:rPr>
          <w:rFonts w:ascii="Corbel" w:hAnsi="Corbel"/>
          <w:i/>
          <w:smallCaps/>
          <w:sz w:val="24"/>
          <w:szCs w:val="24"/>
        </w:rPr>
        <w:t>7</w:t>
      </w:r>
    </w:p>
    <w:p w14:paraId="160234A0" w14:textId="77777777" w:rsidR="0085747A" w:rsidRPr="00C0145D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0145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C0145D">
        <w:rPr>
          <w:rFonts w:ascii="Corbel" w:hAnsi="Corbel"/>
          <w:i/>
          <w:sz w:val="24"/>
          <w:szCs w:val="24"/>
        </w:rPr>
        <w:t xml:space="preserve">       </w:t>
      </w:r>
      <w:r w:rsidRPr="00C0145D">
        <w:rPr>
          <w:rFonts w:ascii="Corbel" w:hAnsi="Corbel"/>
          <w:i/>
          <w:sz w:val="24"/>
          <w:szCs w:val="24"/>
        </w:rPr>
        <w:t xml:space="preserve"> </w:t>
      </w:r>
      <w:r w:rsidR="0085747A" w:rsidRPr="00C0145D">
        <w:rPr>
          <w:rFonts w:ascii="Corbel" w:hAnsi="Corbel"/>
          <w:i/>
          <w:sz w:val="20"/>
          <w:szCs w:val="20"/>
        </w:rPr>
        <w:t>(skrajne daty</w:t>
      </w:r>
      <w:r w:rsidR="0085747A" w:rsidRPr="00C0145D">
        <w:rPr>
          <w:rFonts w:ascii="Corbel" w:hAnsi="Corbel"/>
          <w:sz w:val="20"/>
          <w:szCs w:val="20"/>
        </w:rPr>
        <w:t>)</w:t>
      </w:r>
    </w:p>
    <w:p w14:paraId="6DA99798" w14:textId="6E9B62ED" w:rsidR="00445970" w:rsidRPr="00C0145D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C0145D">
        <w:rPr>
          <w:rFonts w:ascii="Corbel" w:hAnsi="Corbel"/>
          <w:sz w:val="20"/>
          <w:szCs w:val="20"/>
        </w:rPr>
        <w:tab/>
      </w:r>
      <w:r w:rsidRPr="00C0145D">
        <w:rPr>
          <w:rFonts w:ascii="Corbel" w:hAnsi="Corbel"/>
          <w:sz w:val="20"/>
          <w:szCs w:val="20"/>
        </w:rPr>
        <w:tab/>
      </w:r>
      <w:r w:rsidRPr="00C0145D">
        <w:rPr>
          <w:rFonts w:ascii="Corbel" w:hAnsi="Corbel"/>
          <w:sz w:val="20"/>
          <w:szCs w:val="20"/>
        </w:rPr>
        <w:tab/>
      </w:r>
      <w:r w:rsidRPr="00C0145D">
        <w:rPr>
          <w:rFonts w:ascii="Corbel" w:hAnsi="Corbel"/>
          <w:sz w:val="20"/>
          <w:szCs w:val="20"/>
        </w:rPr>
        <w:tab/>
        <w:t xml:space="preserve">Rok akademicki   </w:t>
      </w:r>
      <w:r w:rsidR="00C0145D">
        <w:rPr>
          <w:rFonts w:ascii="Corbel" w:hAnsi="Corbel"/>
          <w:sz w:val="20"/>
          <w:szCs w:val="20"/>
        </w:rPr>
        <w:t>202</w:t>
      </w:r>
      <w:r w:rsidR="007E4A46">
        <w:rPr>
          <w:rFonts w:ascii="Corbel" w:hAnsi="Corbel"/>
          <w:sz w:val="20"/>
          <w:szCs w:val="20"/>
        </w:rPr>
        <w:t>5-2026</w:t>
      </w:r>
      <w:bookmarkStart w:id="0" w:name="_GoBack"/>
      <w:bookmarkEnd w:id="0"/>
    </w:p>
    <w:p w14:paraId="1E298846" w14:textId="77777777" w:rsidR="0085747A" w:rsidRPr="00C014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C0145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0145D">
        <w:rPr>
          <w:rFonts w:ascii="Corbel" w:hAnsi="Corbel"/>
          <w:szCs w:val="24"/>
        </w:rPr>
        <w:t xml:space="preserve">1. </w:t>
      </w:r>
      <w:r w:rsidR="0085747A" w:rsidRPr="00C0145D">
        <w:rPr>
          <w:rFonts w:ascii="Corbel" w:hAnsi="Corbel"/>
          <w:szCs w:val="24"/>
        </w:rPr>
        <w:t xml:space="preserve">Podstawowe </w:t>
      </w:r>
      <w:r w:rsidR="00445970" w:rsidRPr="00C0145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0145D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C0145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D12509B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145D">
              <w:rPr>
                <w:rFonts w:ascii="Corbel" w:hAnsi="Corbel"/>
                <w:b w:val="0"/>
                <w:sz w:val="24"/>
                <w:szCs w:val="24"/>
              </w:rPr>
              <w:t>Specyfika komunikacji z osobami niepełnosprawnymi</w:t>
            </w:r>
          </w:p>
        </w:tc>
      </w:tr>
      <w:tr w:rsidR="0085747A" w:rsidRPr="00C0145D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C0145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0145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C0145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C0145D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C0145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0145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8210242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C0145D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C5FFF66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C0145D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51231C9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C0145D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C0145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E92829D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C0145D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337E7AB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0145D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3E07EBC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dzienne</w:t>
            </w:r>
          </w:p>
        </w:tc>
      </w:tr>
      <w:tr w:rsidR="0085747A" w:rsidRPr="00C0145D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0145D">
              <w:rPr>
                <w:rFonts w:ascii="Corbel" w:hAnsi="Corbel"/>
                <w:sz w:val="24"/>
                <w:szCs w:val="24"/>
              </w:rPr>
              <w:t>/y</w:t>
            </w:r>
            <w:r w:rsidRPr="00C0145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F262AB4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IV</w:t>
            </w:r>
          </w:p>
        </w:tc>
      </w:tr>
      <w:tr w:rsidR="0085747A" w:rsidRPr="00C0145D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AC75970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C0145D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C0145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E8F7F79" w:rsidR="00923D7D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C0145D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1A3A910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  <w:tr w:rsidR="0085747A" w:rsidRPr="00C0145D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C0145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0FADAFC" w:rsidR="0085747A" w:rsidRPr="00C0145D" w:rsidRDefault="00C014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Monika Balcerak</w:t>
            </w:r>
          </w:p>
        </w:tc>
      </w:tr>
    </w:tbl>
    <w:p w14:paraId="4814A80B" w14:textId="77777777" w:rsidR="0085747A" w:rsidRPr="00C0145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* </w:t>
      </w:r>
      <w:r w:rsidRPr="00C0145D">
        <w:rPr>
          <w:rFonts w:ascii="Corbel" w:hAnsi="Corbel"/>
          <w:i/>
          <w:sz w:val="24"/>
          <w:szCs w:val="24"/>
        </w:rPr>
        <w:t>-</w:t>
      </w:r>
      <w:r w:rsidR="00B90885" w:rsidRPr="00C0145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0145D">
        <w:rPr>
          <w:rFonts w:ascii="Corbel" w:hAnsi="Corbel"/>
          <w:b w:val="0"/>
          <w:sz w:val="24"/>
          <w:szCs w:val="24"/>
        </w:rPr>
        <w:t>e,</w:t>
      </w:r>
      <w:r w:rsidRPr="00C0145D">
        <w:rPr>
          <w:rFonts w:ascii="Corbel" w:hAnsi="Corbel"/>
          <w:i/>
          <w:sz w:val="24"/>
          <w:szCs w:val="24"/>
        </w:rPr>
        <w:t xml:space="preserve"> </w:t>
      </w:r>
      <w:r w:rsidRPr="00C0145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0145D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C0145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C0145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>1.</w:t>
      </w:r>
      <w:r w:rsidR="00E22FBC" w:rsidRPr="00C0145D">
        <w:rPr>
          <w:rFonts w:ascii="Corbel" w:hAnsi="Corbel"/>
          <w:sz w:val="24"/>
          <w:szCs w:val="24"/>
        </w:rPr>
        <w:t>1</w:t>
      </w:r>
      <w:r w:rsidRPr="00C0145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C0145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0145D" w14:paraId="690C43A0" w14:textId="77777777" w:rsidTr="00C0145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C0145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(</w:t>
            </w:r>
            <w:r w:rsidR="00363F78" w:rsidRPr="00C0145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145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C0145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145D">
              <w:rPr>
                <w:rFonts w:ascii="Corbel" w:hAnsi="Corbel"/>
                <w:b/>
                <w:szCs w:val="24"/>
              </w:rPr>
              <w:t>Liczba pkt</w:t>
            </w:r>
            <w:r w:rsidR="00B90885" w:rsidRPr="00C0145D">
              <w:rPr>
                <w:rFonts w:ascii="Corbel" w:hAnsi="Corbel"/>
                <w:b/>
                <w:szCs w:val="24"/>
              </w:rPr>
              <w:t>.</w:t>
            </w:r>
            <w:r w:rsidRPr="00C0145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0145D" w14:paraId="5689D69C" w14:textId="77777777" w:rsidTr="00C0145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493EBC5" w:rsidR="00015B8F" w:rsidRPr="00C0145D" w:rsidRDefault="00C01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23CF1EB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37CCA95B" w:rsidR="00015B8F" w:rsidRPr="00C0145D" w:rsidRDefault="00D74E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C0145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9CB48B2" w:rsidR="00015B8F" w:rsidRPr="00C0145D" w:rsidRDefault="00C014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C0145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C0145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C0145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0145D">
        <w:rPr>
          <w:rFonts w:ascii="Corbel" w:hAnsi="Corbel"/>
          <w:smallCaps w:val="0"/>
          <w:szCs w:val="24"/>
        </w:rPr>
        <w:t>1.</w:t>
      </w:r>
      <w:r w:rsidR="00E22FBC" w:rsidRPr="00C0145D">
        <w:rPr>
          <w:rFonts w:ascii="Corbel" w:hAnsi="Corbel"/>
          <w:smallCaps w:val="0"/>
          <w:szCs w:val="24"/>
        </w:rPr>
        <w:t>2</w:t>
      </w:r>
      <w:r w:rsidR="00F83B28" w:rsidRPr="00C0145D">
        <w:rPr>
          <w:rFonts w:ascii="Corbel" w:hAnsi="Corbel"/>
          <w:smallCaps w:val="0"/>
          <w:szCs w:val="24"/>
        </w:rPr>
        <w:t>.</w:t>
      </w:r>
      <w:r w:rsidR="00F83B28" w:rsidRPr="00C0145D">
        <w:rPr>
          <w:rFonts w:ascii="Corbel" w:hAnsi="Corbel"/>
          <w:smallCaps w:val="0"/>
          <w:szCs w:val="24"/>
        </w:rPr>
        <w:tab/>
      </w:r>
      <w:r w:rsidRPr="00C0145D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3140D5A0" w:rsidR="0085747A" w:rsidRPr="00C0145D" w:rsidRDefault="00C0145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C0145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C0145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145D">
        <w:rPr>
          <w:rFonts w:ascii="Segoe UI Symbol" w:eastAsia="MS Gothic" w:hAnsi="Segoe UI Symbol" w:cs="Segoe UI Symbol"/>
          <w:b w:val="0"/>
          <w:szCs w:val="24"/>
        </w:rPr>
        <w:t>☐</w:t>
      </w:r>
      <w:r w:rsidRPr="00C0145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C0145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C0145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0145D">
        <w:rPr>
          <w:rFonts w:ascii="Corbel" w:hAnsi="Corbel"/>
          <w:smallCaps w:val="0"/>
          <w:szCs w:val="24"/>
        </w:rPr>
        <w:t xml:space="preserve">1.3 </w:t>
      </w:r>
      <w:r w:rsidR="00F83B28" w:rsidRPr="00C0145D">
        <w:rPr>
          <w:rFonts w:ascii="Corbel" w:hAnsi="Corbel"/>
          <w:smallCaps w:val="0"/>
          <w:szCs w:val="24"/>
        </w:rPr>
        <w:tab/>
      </w:r>
      <w:r w:rsidRPr="00C0145D">
        <w:rPr>
          <w:rFonts w:ascii="Corbel" w:hAnsi="Corbel"/>
          <w:smallCaps w:val="0"/>
          <w:szCs w:val="24"/>
        </w:rPr>
        <w:t>For</w:t>
      </w:r>
      <w:r w:rsidR="00445970" w:rsidRPr="00C0145D">
        <w:rPr>
          <w:rFonts w:ascii="Corbel" w:hAnsi="Corbel"/>
          <w:smallCaps w:val="0"/>
          <w:szCs w:val="24"/>
        </w:rPr>
        <w:t xml:space="preserve">ma zaliczenia przedmiotu </w:t>
      </w:r>
      <w:r w:rsidRPr="00C0145D">
        <w:rPr>
          <w:rFonts w:ascii="Corbel" w:hAnsi="Corbel"/>
          <w:smallCaps w:val="0"/>
          <w:szCs w:val="24"/>
        </w:rPr>
        <w:t xml:space="preserve"> (z toku) </w:t>
      </w:r>
      <w:r w:rsidRPr="00C0145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68AFA25" w:rsidR="009C54AE" w:rsidRPr="00C0145D" w:rsidRDefault="00C0145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C0145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C014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145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145D" w14:paraId="42982094" w14:textId="77777777" w:rsidTr="00745302">
        <w:tc>
          <w:tcPr>
            <w:tcW w:w="9670" w:type="dxa"/>
          </w:tcPr>
          <w:p w14:paraId="34B78124" w14:textId="3B74AC42" w:rsidR="0085747A" w:rsidRPr="00C0145D" w:rsidRDefault="00C0145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C0145D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C0145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C0145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145D">
        <w:rPr>
          <w:rFonts w:ascii="Corbel" w:hAnsi="Corbel"/>
          <w:szCs w:val="24"/>
        </w:rPr>
        <w:t>3.</w:t>
      </w:r>
      <w:r w:rsidR="0085747A" w:rsidRPr="00C0145D">
        <w:rPr>
          <w:rFonts w:ascii="Corbel" w:hAnsi="Corbel"/>
          <w:szCs w:val="24"/>
        </w:rPr>
        <w:t xml:space="preserve"> </w:t>
      </w:r>
      <w:r w:rsidR="00A84C85" w:rsidRPr="00C0145D">
        <w:rPr>
          <w:rFonts w:ascii="Corbel" w:hAnsi="Corbel"/>
          <w:szCs w:val="24"/>
        </w:rPr>
        <w:t>cele, efekty uczenia się</w:t>
      </w:r>
      <w:r w:rsidR="0085747A" w:rsidRPr="00C0145D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C0145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C0145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3.1 </w:t>
      </w:r>
      <w:r w:rsidR="00C05F44" w:rsidRPr="00C0145D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C0145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0145D" w14:paraId="1AC7C70C" w14:textId="77777777" w:rsidTr="006B16A1">
        <w:tc>
          <w:tcPr>
            <w:tcW w:w="843" w:type="dxa"/>
            <w:vAlign w:val="center"/>
          </w:tcPr>
          <w:p w14:paraId="478F67C2" w14:textId="77777777" w:rsidR="0085747A" w:rsidRPr="00C0145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14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7767F696" w:rsidR="0085747A" w:rsidRPr="00C0145D" w:rsidRDefault="006B16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komunikacji z osobami niepełnosprawnymi</w:t>
            </w:r>
          </w:p>
        </w:tc>
      </w:tr>
      <w:tr w:rsidR="0085747A" w:rsidRPr="00C0145D" w14:paraId="57A412CE" w14:textId="77777777" w:rsidTr="006B16A1">
        <w:tc>
          <w:tcPr>
            <w:tcW w:w="843" w:type="dxa"/>
            <w:vAlign w:val="center"/>
          </w:tcPr>
          <w:p w14:paraId="7D2BDCD1" w14:textId="4FFB884C" w:rsidR="0085747A" w:rsidRPr="00C0145D" w:rsidRDefault="00C0145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759BC61D" w:rsidR="0085747A" w:rsidRPr="00C0145D" w:rsidRDefault="006B16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sposobów komunikacji z osobami o określonych typach niepełnosprawności</w:t>
            </w:r>
          </w:p>
        </w:tc>
      </w:tr>
    </w:tbl>
    <w:p w14:paraId="53CB8AF3" w14:textId="77777777" w:rsidR="0085747A" w:rsidRPr="00C0145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C0145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b/>
          <w:sz w:val="24"/>
          <w:szCs w:val="24"/>
        </w:rPr>
        <w:t xml:space="preserve">3.2 </w:t>
      </w:r>
      <w:r w:rsidR="001D7B54" w:rsidRPr="00C0145D">
        <w:rPr>
          <w:rFonts w:ascii="Corbel" w:hAnsi="Corbel"/>
          <w:b/>
          <w:sz w:val="24"/>
          <w:szCs w:val="24"/>
        </w:rPr>
        <w:t xml:space="preserve">Efekty </w:t>
      </w:r>
      <w:r w:rsidR="00C05F44" w:rsidRPr="00C0145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0145D">
        <w:rPr>
          <w:rFonts w:ascii="Corbel" w:hAnsi="Corbel"/>
          <w:b/>
          <w:sz w:val="24"/>
          <w:szCs w:val="24"/>
        </w:rPr>
        <w:t>dla przedmiotu</w:t>
      </w:r>
      <w:r w:rsidR="00445970" w:rsidRPr="00C0145D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C0145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C0145D" w14:paraId="2F4B4ED8" w14:textId="77777777" w:rsidTr="00D74E66">
        <w:tc>
          <w:tcPr>
            <w:tcW w:w="1677" w:type="dxa"/>
            <w:vAlign w:val="center"/>
          </w:tcPr>
          <w:p w14:paraId="0242F36A" w14:textId="77777777" w:rsidR="0085747A" w:rsidRPr="00C0145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0145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0145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5D80D81D" w14:textId="77777777" w:rsidR="0085747A" w:rsidRPr="00C0145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32EFA9A1" w14:textId="77777777" w:rsidR="0085747A" w:rsidRPr="00C0145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0145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0145D" w14:paraId="5281B8F7" w14:textId="77777777" w:rsidTr="00D74E66">
        <w:tc>
          <w:tcPr>
            <w:tcW w:w="1677" w:type="dxa"/>
          </w:tcPr>
          <w:p w14:paraId="771C87A3" w14:textId="77777777"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145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1C8C69E2" w14:textId="6C431FD7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6B16A1">
              <w:rPr>
                <w:rFonts w:ascii="Corbel" w:hAnsi="Corbel"/>
                <w:b w:val="0"/>
                <w:smallCaps w:val="0"/>
                <w:szCs w:val="24"/>
              </w:rPr>
              <w:t xml:space="preserve">metody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komunikacji z osobami o określonych niepełnosprawnościach</w:t>
            </w:r>
          </w:p>
        </w:tc>
        <w:tc>
          <w:tcPr>
            <w:tcW w:w="1864" w:type="dxa"/>
          </w:tcPr>
          <w:p w14:paraId="51C6CBB5" w14:textId="7409AF1B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C0145D" w14:paraId="6DA55FA2" w14:textId="77777777" w:rsidTr="00D74E66">
        <w:tc>
          <w:tcPr>
            <w:tcW w:w="1677" w:type="dxa"/>
          </w:tcPr>
          <w:p w14:paraId="55A1D03E" w14:textId="38046590"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B16A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9" w:type="dxa"/>
          </w:tcPr>
          <w:p w14:paraId="3BBEC5AC" w14:textId="31FE9387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wpływ niepełnosprawności na kompetencje komunikacyjne</w:t>
            </w:r>
          </w:p>
        </w:tc>
        <w:tc>
          <w:tcPr>
            <w:tcW w:w="1864" w:type="dxa"/>
          </w:tcPr>
          <w:p w14:paraId="20B22796" w14:textId="0A4482BC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C0145D" w14:paraId="4251E2C5" w14:textId="77777777" w:rsidTr="00D74E66">
        <w:tc>
          <w:tcPr>
            <w:tcW w:w="1677" w:type="dxa"/>
          </w:tcPr>
          <w:p w14:paraId="7C52C841" w14:textId="25565045" w:rsidR="0085747A" w:rsidRPr="00C014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145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16A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9" w:type="dxa"/>
          </w:tcPr>
          <w:p w14:paraId="0ED94FF1" w14:textId="67443E9F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6B16A1">
              <w:rPr>
                <w:rFonts w:ascii="Corbel" w:hAnsi="Corbel"/>
                <w:b w:val="0"/>
                <w:smallCaps w:val="0"/>
                <w:szCs w:val="24"/>
              </w:rPr>
              <w:t xml:space="preserve">prawidłowo interpretować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wpływ niepełnosprawności na proces komunikacji</w:t>
            </w:r>
          </w:p>
        </w:tc>
        <w:tc>
          <w:tcPr>
            <w:tcW w:w="1864" w:type="dxa"/>
          </w:tcPr>
          <w:p w14:paraId="41DC7A70" w14:textId="27E14EEC" w:rsidR="0085747A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6B16A1" w:rsidRPr="00C0145D" w14:paraId="41A22972" w14:textId="77777777" w:rsidTr="00D74E66">
        <w:tc>
          <w:tcPr>
            <w:tcW w:w="1677" w:type="dxa"/>
          </w:tcPr>
          <w:p w14:paraId="156F1023" w14:textId="29648E28" w:rsidR="006B16A1" w:rsidRPr="00C0145D" w:rsidRDefault="006B16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</w:tcPr>
          <w:p w14:paraId="60CACC9B" w14:textId="65B57EDA" w:rsidR="006B16A1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współpracy z osobami niepełnosprawnymi</w:t>
            </w:r>
          </w:p>
        </w:tc>
        <w:tc>
          <w:tcPr>
            <w:tcW w:w="1864" w:type="dxa"/>
          </w:tcPr>
          <w:p w14:paraId="5F18487F" w14:textId="267804A8" w:rsidR="006B16A1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C0145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C0145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0145D">
        <w:rPr>
          <w:rFonts w:ascii="Corbel" w:hAnsi="Corbel"/>
          <w:b/>
          <w:sz w:val="24"/>
          <w:szCs w:val="24"/>
        </w:rPr>
        <w:t>3.3</w:t>
      </w:r>
      <w:r w:rsidR="001D7B54" w:rsidRPr="00C0145D">
        <w:rPr>
          <w:rFonts w:ascii="Corbel" w:hAnsi="Corbel"/>
          <w:b/>
          <w:sz w:val="24"/>
          <w:szCs w:val="24"/>
        </w:rPr>
        <w:t xml:space="preserve"> </w:t>
      </w:r>
      <w:r w:rsidR="0085747A" w:rsidRPr="00C0145D">
        <w:rPr>
          <w:rFonts w:ascii="Corbel" w:hAnsi="Corbel"/>
          <w:b/>
          <w:sz w:val="24"/>
          <w:szCs w:val="24"/>
        </w:rPr>
        <w:t>T</w:t>
      </w:r>
      <w:r w:rsidR="001D7B54" w:rsidRPr="00C0145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0145D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C0145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C0145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145D" w14:paraId="68747490" w14:textId="77777777" w:rsidTr="00D74E66">
        <w:tc>
          <w:tcPr>
            <w:tcW w:w="9520" w:type="dxa"/>
          </w:tcPr>
          <w:p w14:paraId="66E4894E" w14:textId="77777777" w:rsidR="0085747A" w:rsidRPr="00C0145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0145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C014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C0145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0145D">
        <w:rPr>
          <w:rFonts w:ascii="Corbel" w:hAnsi="Corbel"/>
          <w:sz w:val="24"/>
          <w:szCs w:val="24"/>
        </w:rPr>
        <w:t>Problematyka ćwiczeń, konwersator</w:t>
      </w:r>
      <w:r w:rsidR="005F76A3" w:rsidRPr="00C0145D">
        <w:rPr>
          <w:rFonts w:ascii="Corbel" w:hAnsi="Corbel"/>
          <w:sz w:val="24"/>
          <w:szCs w:val="24"/>
        </w:rPr>
        <w:t>iów</w:t>
      </w:r>
      <w:r w:rsidRPr="00C0145D">
        <w:rPr>
          <w:rFonts w:ascii="Corbel" w:hAnsi="Corbel"/>
          <w:sz w:val="24"/>
          <w:szCs w:val="24"/>
        </w:rPr>
        <w:t>, laborator</w:t>
      </w:r>
      <w:r w:rsidR="005F76A3" w:rsidRPr="00C0145D">
        <w:rPr>
          <w:rFonts w:ascii="Corbel" w:hAnsi="Corbel"/>
          <w:sz w:val="24"/>
          <w:szCs w:val="24"/>
        </w:rPr>
        <w:t>iów</w:t>
      </w:r>
      <w:r w:rsidR="009F4610" w:rsidRPr="00C0145D">
        <w:rPr>
          <w:rFonts w:ascii="Corbel" w:hAnsi="Corbel"/>
          <w:sz w:val="24"/>
          <w:szCs w:val="24"/>
        </w:rPr>
        <w:t xml:space="preserve">, </w:t>
      </w:r>
      <w:r w:rsidRPr="00C0145D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74E66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D74E66">
        <w:tc>
          <w:tcPr>
            <w:tcW w:w="9520" w:type="dxa"/>
          </w:tcPr>
          <w:p w14:paraId="3202FBDE" w14:textId="77777777" w:rsidR="0085747A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Kto to osoba niepełnosprawna?</w:t>
            </w:r>
          </w:p>
          <w:p w14:paraId="3E83EAD8" w14:textId="62794448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zasady kontaktu z osobami niepełnosprawnymi</w:t>
            </w:r>
          </w:p>
          <w:p w14:paraId="76405088" w14:textId="77777777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słuchowa</w:t>
            </w:r>
          </w:p>
          <w:p w14:paraId="438F5A78" w14:textId="24FE678E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wzroku</w:t>
            </w:r>
          </w:p>
          <w:p w14:paraId="25026D53" w14:textId="77777777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Niepełnosprawność intelektualna</w:t>
            </w:r>
          </w:p>
          <w:p w14:paraId="5290ED86" w14:textId="77777777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Choroby i zaburzenia psychiczne</w:t>
            </w:r>
          </w:p>
          <w:p w14:paraId="22D4E54A" w14:textId="77777777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rodzaje niepełnosprawności</w:t>
            </w:r>
          </w:p>
          <w:p w14:paraId="6B75DFF7" w14:textId="0AA794D4" w:rsidR="00D74E66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Wizyta w oddziale Polskiego Związku Niewidomych Oddział Podkarpacki</w:t>
            </w:r>
          </w:p>
          <w:p w14:paraId="43F8874D" w14:textId="5EC4B4A6" w:rsidR="00D74E66" w:rsidRPr="00B169DF" w:rsidRDefault="00D74E66" w:rsidP="00D74E6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93B7D3C" w:rsidR="0085747A" w:rsidRPr="00B169DF" w:rsidRDefault="00D74E6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dyskusja, analiza tekstu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10966FB1" w:rsidR="0085747A" w:rsidRPr="00D74E66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 w:rsidR="008E0B28"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26" w:type="dxa"/>
          </w:tcPr>
          <w:p w14:paraId="5D1AC8C4" w14:textId="58D68232" w:rsidR="0085747A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2CADAEF4" w:rsidR="0085747A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26" w:type="dxa"/>
          </w:tcPr>
          <w:p w14:paraId="196DC76B" w14:textId="53189EB4" w:rsidR="0085747A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D74E66" w:rsidRPr="00B169DF" w14:paraId="2BED0F64" w14:textId="77777777" w:rsidTr="00C05F44">
        <w:tc>
          <w:tcPr>
            <w:tcW w:w="1985" w:type="dxa"/>
          </w:tcPr>
          <w:p w14:paraId="7E9F5188" w14:textId="46DEE199" w:rsidR="00D74E66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07C372" w14:textId="706BEE52" w:rsidR="00D74E66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26" w:type="dxa"/>
          </w:tcPr>
          <w:p w14:paraId="61E1BBC3" w14:textId="728D461D" w:rsidR="00D74E66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D74E66" w:rsidRPr="00B169DF" w14:paraId="751D7F7A" w14:textId="77777777" w:rsidTr="00C05F44">
        <w:tc>
          <w:tcPr>
            <w:tcW w:w="1985" w:type="dxa"/>
          </w:tcPr>
          <w:p w14:paraId="7239A447" w14:textId="2EB10B72" w:rsidR="00D74E66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8601EF9" w14:textId="3750A02E" w:rsidR="00D74E66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74E66">
              <w:rPr>
                <w:rFonts w:ascii="Corbel" w:hAnsi="Corbel"/>
                <w:b w:val="0"/>
                <w:szCs w:val="24"/>
              </w:rPr>
              <w:t>projekt</w:t>
            </w:r>
            <w:r>
              <w:rPr>
                <w:rFonts w:ascii="Corbel" w:hAnsi="Corbel"/>
                <w:b w:val="0"/>
                <w:szCs w:val="24"/>
              </w:rPr>
              <w:t>, obserwacja w takcie zajęć</w:t>
            </w:r>
          </w:p>
        </w:tc>
        <w:tc>
          <w:tcPr>
            <w:tcW w:w="2126" w:type="dxa"/>
          </w:tcPr>
          <w:p w14:paraId="0A90EE95" w14:textId="30C7C7DD" w:rsidR="00D74E66" w:rsidRPr="00B169DF" w:rsidRDefault="00D74E6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5328B185" w:rsidR="0085747A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obecność na 80% zajęć i przygotowanie eseju zaliczeniowego na wybrany temat dotyczący komunikacji z osobami niepełnosprawnymi.</w:t>
            </w:r>
          </w:p>
          <w:p w14:paraId="3BF766EA" w14:textId="084CF105" w:rsidR="008E0B28" w:rsidRPr="00B169DF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Esej będzie oceniany według skali:</w:t>
            </w:r>
          </w:p>
          <w:p w14:paraId="0911F966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(bdb; 5,0): student w doskonałym stopniu przedstawił omawiane zagadnienie</w:t>
            </w:r>
          </w:p>
          <w:p w14:paraId="1199731B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(+db; 4,5): student przedstawił zagadnienie w stopniu bardzo dobrym, nieco poniżej poziomu doskonałego</w:t>
            </w:r>
          </w:p>
          <w:p w14:paraId="46E19D5D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(db; 4,0): student przedstawił zagadnienie w stopniu dobrym</w:t>
            </w:r>
          </w:p>
          <w:p w14:paraId="585EC85C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(+dst; 3,5): student przedstawił zagadnienie w zadowalającym stopniu, jednak występują pewne braki</w:t>
            </w:r>
          </w:p>
          <w:p w14:paraId="47394784" w14:textId="77777777" w:rsidR="008E0B28" w:rsidRPr="008E0B28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(dst; 3,0): student wykazuje się dostateczną znajomością zagadnienia, występują więcej niż istotne braki i błędy</w:t>
            </w:r>
          </w:p>
          <w:p w14:paraId="23F94147" w14:textId="7B79617A" w:rsidR="00923D7D" w:rsidRPr="00B169DF" w:rsidRDefault="008E0B28" w:rsidP="008E0B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B28">
              <w:rPr>
                <w:rFonts w:ascii="Corbel" w:hAnsi="Corbel"/>
                <w:b w:val="0"/>
                <w:smallCaps w:val="0"/>
                <w:szCs w:val="24"/>
              </w:rPr>
              <w:t>(ndst; 2,0): student zaprezentował zagadnienie w stopniu niewystarczającym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57F4842"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F04086F" w:rsidR="00C61DC5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82B0201" w:rsidR="00C61DC5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A54DB49"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AA4B479" w:rsidR="0085747A" w:rsidRPr="00B169DF" w:rsidRDefault="00D74E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8319E9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D32027" w14:textId="77777777" w:rsidR="008E0B28" w:rsidRDefault="008E0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Bełeszyński J.J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Alternatywne i wspomagające metody komunikacji,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Impuls.</w:t>
            </w:r>
          </w:p>
          <w:p w14:paraId="6009F933" w14:textId="7AD34582" w:rsidR="0069085A" w:rsidRDefault="006908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Bełeszyński J.J, Niepełnosprawnośc intelektualna. Mowa – język – komunikacja, Gdańsk: Harmonia Universalis, 2013.</w:t>
            </w:r>
          </w:p>
          <w:p w14:paraId="3157E89B" w14:textId="067A1C24" w:rsidR="008E0B28" w:rsidRPr="00BD3D19" w:rsidRDefault="00BD3D1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Cohen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Praktyczny poradnik savoir-vivre wobec osób niepełnosprawnych, </w:t>
            </w:r>
            <w:r w:rsidRPr="00BD3D1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https://www.power.gov.pl/media/13600/praktyczny-poradnik-savoir-vivre-wobec-ON.pdf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E3DC83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556F842" w14:textId="77777777" w:rsidR="008E0B28" w:rsidRDefault="00E2704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Śledzianowski,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Niepełnosprawni i „pełnosprawni”,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Kielce: Wydawnictwo Jedność, 2012.</w:t>
            </w:r>
          </w:p>
          <w:p w14:paraId="0D8CF9D3" w14:textId="3A66BE02" w:rsidR="00E27045" w:rsidRPr="00E27045" w:rsidRDefault="00E2704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L. Buliński, </w:t>
            </w:r>
            <w:r w:rsidRPr="00E2704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 o spójności społecznej : między życzeniem a faktem : (ujęcie politologiczne)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Toruń: Adam Marszałek, 2009.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E59EE" w14:textId="77777777" w:rsidR="005B215E" w:rsidRDefault="005B215E" w:rsidP="00C16ABF">
      <w:pPr>
        <w:spacing w:after="0" w:line="240" w:lineRule="auto"/>
      </w:pPr>
      <w:r>
        <w:separator/>
      </w:r>
    </w:p>
  </w:endnote>
  <w:endnote w:type="continuationSeparator" w:id="0">
    <w:p w14:paraId="544C827E" w14:textId="77777777" w:rsidR="005B215E" w:rsidRDefault="005B21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29F3F" w14:textId="77777777" w:rsidR="005B215E" w:rsidRDefault="005B215E" w:rsidP="00C16ABF">
      <w:pPr>
        <w:spacing w:after="0" w:line="240" w:lineRule="auto"/>
      </w:pPr>
      <w:r>
        <w:separator/>
      </w:r>
    </w:p>
  </w:footnote>
  <w:footnote w:type="continuationSeparator" w:id="0">
    <w:p w14:paraId="19F33878" w14:textId="77777777" w:rsidR="005B215E" w:rsidRDefault="005B215E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342"/>
    <w:multiLevelType w:val="hybridMultilevel"/>
    <w:tmpl w:val="39E2F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3B0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6698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36C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215E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5A"/>
    <w:rsid w:val="00696477"/>
    <w:rsid w:val="006B16A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EA6"/>
    <w:rsid w:val="007E4A46"/>
    <w:rsid w:val="007F4155"/>
    <w:rsid w:val="0081554D"/>
    <w:rsid w:val="0081707E"/>
    <w:rsid w:val="008435C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B28"/>
    <w:rsid w:val="008E64F4"/>
    <w:rsid w:val="008F12C9"/>
    <w:rsid w:val="008F6E29"/>
    <w:rsid w:val="0091288B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1CAD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5C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3D19"/>
    <w:rsid w:val="00BD66E9"/>
    <w:rsid w:val="00BD6FF4"/>
    <w:rsid w:val="00BF2C41"/>
    <w:rsid w:val="00C0145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06A9"/>
    <w:rsid w:val="00CD6897"/>
    <w:rsid w:val="00CE5BAC"/>
    <w:rsid w:val="00CF25BE"/>
    <w:rsid w:val="00CF40EA"/>
    <w:rsid w:val="00CF78ED"/>
    <w:rsid w:val="00D00854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4E66"/>
    <w:rsid w:val="00D8075B"/>
    <w:rsid w:val="00D8678B"/>
    <w:rsid w:val="00DA2114"/>
    <w:rsid w:val="00DE09C0"/>
    <w:rsid w:val="00DE1409"/>
    <w:rsid w:val="00DE4A14"/>
    <w:rsid w:val="00DF320D"/>
    <w:rsid w:val="00DF71C8"/>
    <w:rsid w:val="00E129B8"/>
    <w:rsid w:val="00E21E7D"/>
    <w:rsid w:val="00E22FBC"/>
    <w:rsid w:val="00E24BF5"/>
    <w:rsid w:val="00E25338"/>
    <w:rsid w:val="00E2704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FC126-73D9-4094-9F01-0556899F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</TotalTime>
  <Pages>1</Pages>
  <Words>754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2024-09-21T14:48:00Z</dcterms:created>
  <dcterms:modified xsi:type="dcterms:W3CDTF">2024-10-24T07:46:00Z</dcterms:modified>
</cp:coreProperties>
</file>